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Barnsley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Barnsley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Barnsley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Barnsley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Barnsley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Barnsley North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60.6% </w:t>
      </w:r>
      <w:r w:rsidRPr="004747BF">
        <w:rPr>
          <w:rFonts w:ascii="Libre Franklin Light" w:eastAsia="Times New Roman" w:hAnsi="Libre Franklin Light" w:cs="Calibri Light"/>
        </w:rPr>
        <w:t xml:space="preserve">of those respondents classified as PGSI 8+ in Barnsley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Barnsley North is estimated to be </w:t>
      </w:r>
      <w:r w:rsidRPr="00773DF7">
        <w:rPr>
          <w:rFonts w:ascii="Libre Franklin Light" w:eastAsia="Times New Roman" w:hAnsi="Libre Franklin Light" w:cs="Calibri Light"/>
          <w:b/>
          <w:bCs/>
          <w:color w:val="C45911" w:themeColor="accent2" w:themeShade="BF"/>
        </w:rPr>
        <w:t xml:space="preserve">£2,146,174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Barnsley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Barnsley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Barnsley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Barnsley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rnsley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Barnsley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rnsley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Barnsley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Barnsley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rnsley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Barnsley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Barnsley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Barnsley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Barnsley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Barnsley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Barnsley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£2,146,174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Barnsley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£34,958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£722,944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£51,789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£26,704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£1,295,213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£2,146,174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Barnsley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Barnsley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Barnsley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Barnsley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Barnsley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Barnsley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Barnsley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Barnsley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64106DB-5FE4-4034-8D93-7A489F573B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